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94B12" w14:textId="32FDE2DF" w:rsidR="00242C8C" w:rsidRPr="006E7343" w:rsidRDefault="00242C8C" w:rsidP="00242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96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00</w:t>
      </w:r>
      <w:r w:rsidR="009C1786">
        <w:rPr>
          <w:b/>
          <w:i/>
          <w:noProof/>
          <w:sz w:val="28"/>
          <w:lang w:val="it-IT"/>
        </w:rPr>
        <w:t>7</w:t>
      </w:r>
    </w:p>
    <w:p w14:paraId="7EB1DC75" w14:textId="77777777" w:rsidR="00242C8C" w:rsidRDefault="00242C8C" w:rsidP="00242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28-31 January 2025, Sophia Antipolis (France)</w:t>
      </w:r>
    </w:p>
    <w:p w14:paraId="08637C6D" w14:textId="77777777" w:rsidR="00242C8C" w:rsidRDefault="00242C8C" w:rsidP="00242C8C">
      <w:pPr>
        <w:pStyle w:val="CRCoverPage"/>
        <w:outlineLvl w:val="0"/>
        <w:rPr>
          <w:b/>
          <w:noProof/>
          <w:sz w:val="24"/>
        </w:rPr>
      </w:pPr>
    </w:p>
    <w:p w14:paraId="14A7A3F8" w14:textId="64CE531C" w:rsidR="006E75C0" w:rsidRDefault="00000000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>SA WG</w:t>
      </w:r>
      <w:r w:rsidR="00C467CA">
        <w:rPr>
          <w:rFonts w:cs="Arial"/>
          <w:b/>
          <w:sz w:val="24"/>
        </w:rPr>
        <w:t>4</w:t>
      </w:r>
      <w:r>
        <w:rPr>
          <w:rFonts w:cs="Arial"/>
          <w:b/>
          <w:sz w:val="24"/>
        </w:rPr>
        <w:t xml:space="preserve"> Meeting #1</w:t>
      </w:r>
      <w:r w:rsidR="00C467CA">
        <w:rPr>
          <w:rFonts w:cs="Arial"/>
          <w:b/>
          <w:sz w:val="24"/>
        </w:rPr>
        <w:t>30</w:t>
      </w:r>
      <w:r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S4-242073</w:t>
      </w:r>
    </w:p>
    <w:p w14:paraId="14A7A3F9" w14:textId="77777777" w:rsidR="006E75C0" w:rsidRDefault="0000000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18 - 22 November, 2024, Orlando , US</w:t>
      </w:r>
      <w:r>
        <w:rPr>
          <w:rFonts w:cs="Arial" w:hint="eastAsia"/>
          <w:b/>
          <w:sz w:val="24"/>
          <w:lang w:val="en-US" w:eastAsia="zh-CN"/>
        </w:rPr>
        <w:tab/>
        <w:t xml:space="preserve">   </w:t>
      </w:r>
    </w:p>
    <w:p w14:paraId="14A7A3FA" w14:textId="77777777" w:rsidR="006E75C0" w:rsidRDefault="006E75C0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14A7A3FB" w14:textId="77777777" w:rsidR="006E75C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Reply LS on request for IMS Data Channel related clarifications</w:t>
      </w:r>
    </w:p>
    <w:p w14:paraId="14A7A3FC" w14:textId="77777777" w:rsidR="006E75C0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LS on request for IMS Data Channel related clarifications </w:t>
      </w:r>
      <w:r>
        <w:rPr>
          <w:rFonts w:ascii="Arial" w:hAnsi="Arial" w:cs="Arial"/>
          <w:b/>
          <w:bCs/>
          <w:sz w:val="22"/>
          <w:szCs w:val="22"/>
        </w:rPr>
        <w:t>(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S4-241839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/S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3i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24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0707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14A7A3FD" w14:textId="77777777" w:rsidR="006E75C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8</w:t>
      </w:r>
    </w:p>
    <w:bookmarkEnd w:id="2"/>
    <w:bookmarkEnd w:id="3"/>
    <w:bookmarkEnd w:id="4"/>
    <w:p w14:paraId="14A7A3FE" w14:textId="77777777" w:rsidR="006E75C0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5G_MEDIA_MTSI_ext</w:t>
      </w:r>
    </w:p>
    <w:p w14:paraId="14A7A3FF" w14:textId="77777777" w:rsidR="006E75C0" w:rsidRDefault="006E75C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A7A400" w14:textId="77777777" w:rsidR="006E75C0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SA4</w:t>
      </w:r>
    </w:p>
    <w:p w14:paraId="14A7A401" w14:textId="77777777" w:rsidR="006E75C0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SA3-LI</w:t>
      </w:r>
    </w:p>
    <w:p w14:paraId="14A7A402" w14:textId="77777777" w:rsidR="006E75C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color w:val="000000"/>
          <w:lang w:val="fr-FR" w:eastAsia="zh-CN"/>
        </w:rPr>
        <w:t>SA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2</w:t>
      </w:r>
      <w:r>
        <w:rPr>
          <w:rFonts w:ascii="Arial" w:eastAsia="SimSun" w:hAnsi="Arial" w:cs="Arial" w:hint="eastAsia"/>
          <w:b/>
          <w:color w:val="000000"/>
          <w:lang w:val="fr-FR" w:eastAsia="zh-CN"/>
        </w:rPr>
        <w:t xml:space="preserve">, 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 xml:space="preserve">SA3, </w:t>
      </w:r>
      <w:r>
        <w:rPr>
          <w:rFonts w:ascii="Arial" w:eastAsia="SimSun" w:hAnsi="Arial" w:cs="Arial" w:hint="eastAsia"/>
          <w:b/>
          <w:color w:val="000000"/>
          <w:lang w:val="fr-FR" w:eastAsia="zh-CN"/>
        </w:rPr>
        <w:t>CT1, CT4</w:t>
      </w:r>
    </w:p>
    <w:bookmarkEnd w:id="5"/>
    <w:bookmarkEnd w:id="6"/>
    <w:p w14:paraId="14A7A403" w14:textId="77777777" w:rsidR="006E75C0" w:rsidRDefault="006E75C0">
      <w:pPr>
        <w:spacing w:after="60"/>
        <w:ind w:left="1985" w:hanging="1985"/>
        <w:rPr>
          <w:rFonts w:ascii="Arial" w:hAnsi="Arial" w:cs="Arial"/>
          <w:bCs/>
        </w:rPr>
      </w:pPr>
    </w:p>
    <w:p w14:paraId="14A7A404" w14:textId="77777777" w:rsidR="006E75C0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Jiayi Xu</w:t>
      </w:r>
    </w:p>
    <w:p w14:paraId="14A7A405" w14:textId="77777777" w:rsidR="006E75C0" w:rsidRDefault="00000000">
      <w:pPr>
        <w:spacing w:after="60"/>
        <w:ind w:left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xujiayi at Chinamobile dot com</w:t>
      </w:r>
    </w:p>
    <w:p w14:paraId="14A7A406" w14:textId="77777777" w:rsidR="006E75C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A7A407" w14:textId="77777777" w:rsidR="006E75C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4A7A408" w14:textId="77777777" w:rsidR="006E75C0" w:rsidRDefault="006E75C0">
      <w:pPr>
        <w:spacing w:after="60"/>
        <w:ind w:left="1985" w:hanging="1985"/>
        <w:rPr>
          <w:rFonts w:ascii="Arial" w:hAnsi="Arial" w:cs="Arial"/>
          <w:b/>
        </w:rPr>
      </w:pPr>
    </w:p>
    <w:p w14:paraId="14A7A409" w14:textId="77777777" w:rsidR="006E75C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A7A40A" w14:textId="77777777" w:rsidR="006E75C0" w:rsidRDefault="006E75C0">
      <w:pPr>
        <w:rPr>
          <w:rFonts w:ascii="Arial" w:hAnsi="Arial" w:cs="Arial"/>
        </w:rPr>
      </w:pPr>
    </w:p>
    <w:p w14:paraId="14A7A40B" w14:textId="77777777" w:rsidR="006E75C0" w:rsidRDefault="00000000">
      <w:pPr>
        <w:pStyle w:val="Heading1"/>
      </w:pPr>
      <w:r>
        <w:t>1</w:t>
      </w:r>
      <w:r>
        <w:tab/>
        <w:t>Overall description</w:t>
      </w:r>
    </w:p>
    <w:p w14:paraId="14A7A40C" w14:textId="77777777" w:rsidR="006E75C0" w:rsidRDefault="0000000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SA</w:t>
      </w:r>
      <w:r>
        <w:rPr>
          <w:rFonts w:ascii="Arial" w:hAnsi="Arial" w:cs="Arial" w:hint="eastAsia"/>
          <w:iCs/>
          <w:lang w:val="en-US" w:eastAsia="zh-CN"/>
        </w:rPr>
        <w:t>4</w:t>
      </w:r>
      <w:r>
        <w:rPr>
          <w:rFonts w:ascii="Arial" w:hAnsi="Arial" w:cs="Arial"/>
          <w:iCs/>
          <w:lang w:eastAsia="zh-CN"/>
        </w:rPr>
        <w:t xml:space="preserve"> thanks SA WG</w:t>
      </w:r>
      <w:r>
        <w:rPr>
          <w:rFonts w:ascii="Arial" w:hAnsi="Arial" w:cs="Arial" w:hint="eastAsia"/>
          <w:iCs/>
          <w:lang w:val="en-US" w:eastAsia="zh-CN"/>
        </w:rPr>
        <w:t>3</w:t>
      </w:r>
      <w:r>
        <w:rPr>
          <w:rFonts w:ascii="Arial" w:hAnsi="Arial" w:cs="Arial"/>
          <w:iCs/>
          <w:lang w:eastAsia="zh-CN"/>
        </w:rPr>
        <w:t xml:space="preserve"> for the LS on request for IMS Data Channel related clarifications. </w:t>
      </w:r>
    </w:p>
    <w:p w14:paraId="14A7A40D" w14:textId="77777777" w:rsidR="006E75C0" w:rsidRDefault="00000000">
      <w:pPr>
        <w:jc w:val="both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 w:hint="eastAsia"/>
          <w:iCs/>
          <w:lang w:val="en-US" w:eastAsia="zh-CN"/>
        </w:rPr>
        <w:t>SA4 clarifies that Figure 6.2.10.1-1 in TS 26.114 does not imply the absence of DCSF on the remote UE's network. For simplicity, Figure 6.2.10.1-1 depicts only the UE-A side of the setup, however, there is a potential, identical setup on the remote UE-B side, as indicated in the following highlighted text in TS 26.114, Clause 6.2.10.</w:t>
      </w:r>
    </w:p>
    <w:p w14:paraId="14A7A40E" w14:textId="77777777" w:rsidR="006E75C0" w:rsidRDefault="00000000">
      <w:pPr>
        <w:spacing w:after="120"/>
        <w:ind w:left="360"/>
        <w:rPr>
          <w:rFonts w:ascii="Arial" w:eastAsia="DengXian" w:hAnsi="Arial"/>
          <w:lang w:val="en-US" w:eastAsia="zh-CN"/>
        </w:rPr>
      </w:pPr>
      <w:r>
        <w:t xml:space="preserve">In Figure 6.2.10.1-1, assume that UE A is local to the operator hosting the data channel server. Further assume that UE B belongs to a different operator (remote). The user of UE A can create and use data channel applications (steps 1-4), which can also be sent to UE B (step 5). Similarly, some other authorized part associated with UE A’s operator can create data channel applications for use by UE A (steps 1-4), </w:t>
      </w:r>
      <w:r>
        <w:rPr>
          <w:highlight w:val="yellow"/>
        </w:rPr>
        <w:t>which can also be sent to UE B (step 5). For simplicity, there’s no data channel server and data channel application repository depicted for UE B in Figure 6.2.10.1-1, but those could be present in a more general case</w:t>
      </w:r>
      <w:r>
        <w:t>.</w:t>
      </w:r>
    </w:p>
    <w:p w14:paraId="14A7A40F" w14:textId="77777777" w:rsidR="006E75C0" w:rsidRDefault="006E75C0">
      <w:pPr>
        <w:pStyle w:val="B1"/>
        <w:ind w:left="284" w:firstLine="0"/>
        <w:rPr>
          <w:lang w:val="en-US" w:eastAsia="zh-CN"/>
        </w:rPr>
      </w:pPr>
    </w:p>
    <w:p w14:paraId="14A7A410" w14:textId="77777777" w:rsidR="006E75C0" w:rsidRDefault="00000000">
      <w:pPr>
        <w:pStyle w:val="Heading1"/>
      </w:pPr>
      <w:r>
        <w:t>2</w:t>
      </w:r>
      <w:r>
        <w:tab/>
        <w:t>Actions</w:t>
      </w:r>
    </w:p>
    <w:p w14:paraId="14A7A411" w14:textId="77777777" w:rsidR="006E75C0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</w:t>
      </w:r>
      <w:r>
        <w:rPr>
          <w:rFonts w:ascii="Arial" w:eastAsia="SimSun" w:hAnsi="Arial" w:cs="Arial" w:hint="eastAsia"/>
          <w:b/>
          <w:lang w:val="en-US" w:eastAsia="zh-CN"/>
        </w:rPr>
        <w:t>3-LI</w:t>
      </w:r>
    </w:p>
    <w:p w14:paraId="14A7A412" w14:textId="77777777" w:rsidR="006E75C0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eastAsia="SimSun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kindly asks SA</w:t>
      </w:r>
      <w:r>
        <w:rPr>
          <w:rFonts w:ascii="Arial" w:eastAsia="SimSun" w:hAnsi="Arial" w:cs="Arial" w:hint="eastAsia"/>
          <w:lang w:val="en-US" w:eastAsia="zh-CN"/>
        </w:rPr>
        <w:t>3-LI</w:t>
      </w:r>
      <w:r>
        <w:rPr>
          <w:rFonts w:ascii="Arial" w:hAnsi="Arial" w:cs="Arial"/>
        </w:rPr>
        <w:t xml:space="preserve"> to </w:t>
      </w:r>
      <w:r>
        <w:rPr>
          <w:rFonts w:ascii="Arial" w:eastAsia="SimSun" w:hAnsi="Arial" w:cs="Arial"/>
          <w:lang w:val="en-US" w:eastAsia="zh-CN"/>
        </w:rPr>
        <w:t>taken the answers above into account</w:t>
      </w:r>
      <w:r>
        <w:rPr>
          <w:rFonts w:ascii="Arial" w:hAnsi="Arial" w:cs="Arial"/>
        </w:rPr>
        <w:t>.</w:t>
      </w:r>
    </w:p>
    <w:p w14:paraId="14A7A413" w14:textId="77777777" w:rsidR="006E75C0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>
        <w:rPr>
          <w:rFonts w:eastAsia="SimSun" w:cs="Arial" w:hint="eastAsia"/>
          <w:bCs/>
          <w:szCs w:val="36"/>
          <w:lang w:val="en-US" w:eastAsia="zh-CN"/>
        </w:rPr>
        <w:t>4</w:t>
      </w:r>
      <w:r>
        <w:rPr>
          <w:szCs w:val="36"/>
        </w:rPr>
        <w:t xml:space="preserve"> meetings</w:t>
      </w:r>
    </w:p>
    <w:p w14:paraId="14A7A414" w14:textId="77777777" w:rsidR="006E75C0" w:rsidRDefault="00000000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SA4#131                     17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lang w:val="en-US" w:eastAsia="zh-CN"/>
        </w:rPr>
        <w:t xml:space="preserve">  – 21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lang w:val="en-US" w:eastAsia="zh-CN"/>
        </w:rPr>
        <w:t xml:space="preserve"> February 2025              </w:t>
      </w:r>
      <w:r>
        <w:rPr>
          <w:rFonts w:ascii="Arial" w:hAnsi="Arial" w:cs="Arial" w:hint="eastAsia"/>
          <w:bCs/>
          <w:lang w:val="en-US" w:eastAsia="zh-CN"/>
        </w:rPr>
        <w:tab/>
        <w:t xml:space="preserve">   Geneva</w:t>
      </w:r>
    </w:p>
    <w:p w14:paraId="14A7A415" w14:textId="77777777" w:rsidR="006E75C0" w:rsidRDefault="00000000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SA4#131-bis-e            11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st</w:t>
      </w:r>
      <w:r>
        <w:rPr>
          <w:rFonts w:ascii="Arial" w:hAnsi="Arial" w:cs="Arial" w:hint="eastAsia"/>
          <w:bCs/>
          <w:lang w:val="en-US" w:eastAsia="zh-CN"/>
        </w:rPr>
        <w:t xml:space="preserve">  – 17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lang w:val="en-US" w:eastAsia="zh-CN"/>
        </w:rPr>
        <w:t xml:space="preserve"> April 2025              </w:t>
      </w:r>
      <w:r>
        <w:rPr>
          <w:rFonts w:ascii="Arial" w:hAnsi="Arial" w:cs="Arial" w:hint="eastAsia"/>
          <w:bCs/>
          <w:lang w:val="en-US" w:eastAsia="zh-CN"/>
        </w:rPr>
        <w:tab/>
        <w:t xml:space="preserve">   Online</w:t>
      </w:r>
    </w:p>
    <w:sectPr w:rsidR="006E75C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C54B9C" w14:textId="77777777" w:rsidR="00780AE4" w:rsidRDefault="00780AE4">
      <w:pPr>
        <w:spacing w:after="0"/>
      </w:pPr>
      <w:r>
        <w:separator/>
      </w:r>
    </w:p>
  </w:endnote>
  <w:endnote w:type="continuationSeparator" w:id="0">
    <w:p w14:paraId="0640DE61" w14:textId="77777777" w:rsidR="00780AE4" w:rsidRDefault="00780A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1456F2" w14:textId="77777777" w:rsidR="00780AE4" w:rsidRDefault="00780AE4">
      <w:pPr>
        <w:spacing w:after="0"/>
      </w:pPr>
      <w:r>
        <w:separator/>
      </w:r>
    </w:p>
  </w:footnote>
  <w:footnote w:type="continuationSeparator" w:id="0">
    <w:p w14:paraId="307E9F78" w14:textId="77777777" w:rsidR="00780AE4" w:rsidRDefault="00780A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17608522">
    <w:abstractNumId w:val="3"/>
  </w:num>
  <w:num w:numId="2" w16cid:durableId="2141728395">
    <w:abstractNumId w:val="1"/>
  </w:num>
  <w:num w:numId="3" w16cid:durableId="1835491856">
    <w:abstractNumId w:val="2"/>
  </w:num>
  <w:num w:numId="4" w16cid:durableId="143355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67CAF"/>
    <w:rsid w:val="000753A5"/>
    <w:rsid w:val="0008278D"/>
    <w:rsid w:val="0008777F"/>
    <w:rsid w:val="000877C3"/>
    <w:rsid w:val="00095BC2"/>
    <w:rsid w:val="000A553B"/>
    <w:rsid w:val="000C0921"/>
    <w:rsid w:val="000C2DA1"/>
    <w:rsid w:val="000C3E1C"/>
    <w:rsid w:val="000C4710"/>
    <w:rsid w:val="000E5D9A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20555C"/>
    <w:rsid w:val="00206474"/>
    <w:rsid w:val="002076EB"/>
    <w:rsid w:val="002201E4"/>
    <w:rsid w:val="00221A06"/>
    <w:rsid w:val="00242741"/>
    <w:rsid w:val="00242C8C"/>
    <w:rsid w:val="00257BEE"/>
    <w:rsid w:val="00270389"/>
    <w:rsid w:val="002A54BF"/>
    <w:rsid w:val="002A6824"/>
    <w:rsid w:val="002F1940"/>
    <w:rsid w:val="002F5CE3"/>
    <w:rsid w:val="00303EC6"/>
    <w:rsid w:val="0031516F"/>
    <w:rsid w:val="003179FC"/>
    <w:rsid w:val="00320F57"/>
    <w:rsid w:val="003243AC"/>
    <w:rsid w:val="00331B26"/>
    <w:rsid w:val="0034030B"/>
    <w:rsid w:val="00353755"/>
    <w:rsid w:val="00356275"/>
    <w:rsid w:val="003608AA"/>
    <w:rsid w:val="003748CD"/>
    <w:rsid w:val="00383545"/>
    <w:rsid w:val="003B55AC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57B03"/>
    <w:rsid w:val="00682C25"/>
    <w:rsid w:val="0068753C"/>
    <w:rsid w:val="00690563"/>
    <w:rsid w:val="006A2F1E"/>
    <w:rsid w:val="006A3A35"/>
    <w:rsid w:val="006B0604"/>
    <w:rsid w:val="006B33D7"/>
    <w:rsid w:val="006C26B4"/>
    <w:rsid w:val="006D6695"/>
    <w:rsid w:val="006E0A19"/>
    <w:rsid w:val="006E0D4F"/>
    <w:rsid w:val="006E4492"/>
    <w:rsid w:val="006E75C0"/>
    <w:rsid w:val="006F2D99"/>
    <w:rsid w:val="00726022"/>
    <w:rsid w:val="0075380C"/>
    <w:rsid w:val="007618AE"/>
    <w:rsid w:val="00761997"/>
    <w:rsid w:val="00780AE4"/>
    <w:rsid w:val="007911D4"/>
    <w:rsid w:val="007B710E"/>
    <w:rsid w:val="007D2789"/>
    <w:rsid w:val="007E55DE"/>
    <w:rsid w:val="007F4F92"/>
    <w:rsid w:val="007F6F25"/>
    <w:rsid w:val="008133AD"/>
    <w:rsid w:val="008160C1"/>
    <w:rsid w:val="00817C38"/>
    <w:rsid w:val="00832356"/>
    <w:rsid w:val="00832B2B"/>
    <w:rsid w:val="00836761"/>
    <w:rsid w:val="008379A4"/>
    <w:rsid w:val="008858CD"/>
    <w:rsid w:val="008B17B3"/>
    <w:rsid w:val="008D389A"/>
    <w:rsid w:val="008D4F15"/>
    <w:rsid w:val="008D772F"/>
    <w:rsid w:val="008E197E"/>
    <w:rsid w:val="008F0896"/>
    <w:rsid w:val="008F6ACD"/>
    <w:rsid w:val="00907C42"/>
    <w:rsid w:val="00923FAE"/>
    <w:rsid w:val="00953874"/>
    <w:rsid w:val="0099764C"/>
    <w:rsid w:val="00997EC9"/>
    <w:rsid w:val="009A480D"/>
    <w:rsid w:val="009B23E3"/>
    <w:rsid w:val="009C1786"/>
    <w:rsid w:val="009D3820"/>
    <w:rsid w:val="00A02370"/>
    <w:rsid w:val="00A415D6"/>
    <w:rsid w:val="00A429E6"/>
    <w:rsid w:val="00A46CCB"/>
    <w:rsid w:val="00A52CCA"/>
    <w:rsid w:val="00A653CE"/>
    <w:rsid w:val="00A66AB1"/>
    <w:rsid w:val="00A71544"/>
    <w:rsid w:val="00A72190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37756"/>
    <w:rsid w:val="00B5011D"/>
    <w:rsid w:val="00B62010"/>
    <w:rsid w:val="00B769D8"/>
    <w:rsid w:val="00B8085C"/>
    <w:rsid w:val="00B823A6"/>
    <w:rsid w:val="00B8497D"/>
    <w:rsid w:val="00B94BCC"/>
    <w:rsid w:val="00B9530A"/>
    <w:rsid w:val="00B969CD"/>
    <w:rsid w:val="00B97703"/>
    <w:rsid w:val="00BA20C7"/>
    <w:rsid w:val="00BB6A1F"/>
    <w:rsid w:val="00C04BAC"/>
    <w:rsid w:val="00C17B7B"/>
    <w:rsid w:val="00C23C20"/>
    <w:rsid w:val="00C27E16"/>
    <w:rsid w:val="00C31789"/>
    <w:rsid w:val="00C362C0"/>
    <w:rsid w:val="00C36EA0"/>
    <w:rsid w:val="00C467CA"/>
    <w:rsid w:val="00C473EF"/>
    <w:rsid w:val="00C51206"/>
    <w:rsid w:val="00C52612"/>
    <w:rsid w:val="00CC5783"/>
    <w:rsid w:val="00CD5002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54934"/>
    <w:rsid w:val="00D62A0E"/>
    <w:rsid w:val="00D75CAC"/>
    <w:rsid w:val="00D84FCE"/>
    <w:rsid w:val="00D856BD"/>
    <w:rsid w:val="00D95B02"/>
    <w:rsid w:val="00DA532C"/>
    <w:rsid w:val="00DB15AC"/>
    <w:rsid w:val="00DF165C"/>
    <w:rsid w:val="00DF7E9B"/>
    <w:rsid w:val="00E2421F"/>
    <w:rsid w:val="00E275BD"/>
    <w:rsid w:val="00E4511C"/>
    <w:rsid w:val="00E62106"/>
    <w:rsid w:val="00E62120"/>
    <w:rsid w:val="00E64424"/>
    <w:rsid w:val="00E92981"/>
    <w:rsid w:val="00E961C6"/>
    <w:rsid w:val="00EA047C"/>
    <w:rsid w:val="00EB00C4"/>
    <w:rsid w:val="00EC0AE9"/>
    <w:rsid w:val="00ED48C3"/>
    <w:rsid w:val="00F24338"/>
    <w:rsid w:val="00F33593"/>
    <w:rsid w:val="00F34B3C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038E05E4"/>
    <w:rsid w:val="040F1E36"/>
    <w:rsid w:val="05FC3BE0"/>
    <w:rsid w:val="06187C8D"/>
    <w:rsid w:val="06EE226F"/>
    <w:rsid w:val="0891161B"/>
    <w:rsid w:val="09A301DE"/>
    <w:rsid w:val="0B4D059A"/>
    <w:rsid w:val="0B4D0B62"/>
    <w:rsid w:val="0CDC7E14"/>
    <w:rsid w:val="0E390BE2"/>
    <w:rsid w:val="0EB053A8"/>
    <w:rsid w:val="0EDF591E"/>
    <w:rsid w:val="0F033B2E"/>
    <w:rsid w:val="10306B1E"/>
    <w:rsid w:val="108C2D23"/>
    <w:rsid w:val="14476C53"/>
    <w:rsid w:val="14FD72CF"/>
    <w:rsid w:val="1564704D"/>
    <w:rsid w:val="15883A78"/>
    <w:rsid w:val="16003A26"/>
    <w:rsid w:val="16892685"/>
    <w:rsid w:val="16B54E09"/>
    <w:rsid w:val="17710405"/>
    <w:rsid w:val="185A0382"/>
    <w:rsid w:val="18AC53BC"/>
    <w:rsid w:val="18E13ADF"/>
    <w:rsid w:val="19954887"/>
    <w:rsid w:val="199E7715"/>
    <w:rsid w:val="1A1F0EFE"/>
    <w:rsid w:val="1A620757"/>
    <w:rsid w:val="1B1D1D3C"/>
    <w:rsid w:val="1DBD0CD6"/>
    <w:rsid w:val="1E9905C2"/>
    <w:rsid w:val="1F857AC5"/>
    <w:rsid w:val="1FDB1D88"/>
    <w:rsid w:val="20664BB5"/>
    <w:rsid w:val="20A5723B"/>
    <w:rsid w:val="20F71596"/>
    <w:rsid w:val="233F30E4"/>
    <w:rsid w:val="23A25387"/>
    <w:rsid w:val="23EC0C7E"/>
    <w:rsid w:val="248E2A06"/>
    <w:rsid w:val="24B351C4"/>
    <w:rsid w:val="25C73A07"/>
    <w:rsid w:val="262C6FAF"/>
    <w:rsid w:val="27EB5C8B"/>
    <w:rsid w:val="28E74AC7"/>
    <w:rsid w:val="29A53D63"/>
    <w:rsid w:val="29BA297E"/>
    <w:rsid w:val="29E10344"/>
    <w:rsid w:val="2AB75882"/>
    <w:rsid w:val="2BA25131"/>
    <w:rsid w:val="2CAC59CB"/>
    <w:rsid w:val="2EEA6BBF"/>
    <w:rsid w:val="32A852AA"/>
    <w:rsid w:val="331F61ED"/>
    <w:rsid w:val="33BE6FF0"/>
    <w:rsid w:val="33CC1B89"/>
    <w:rsid w:val="3463615A"/>
    <w:rsid w:val="35347986"/>
    <w:rsid w:val="36491F1D"/>
    <w:rsid w:val="369C5735"/>
    <w:rsid w:val="36AD1C42"/>
    <w:rsid w:val="37A61E10"/>
    <w:rsid w:val="38673FBD"/>
    <w:rsid w:val="38F74F66"/>
    <w:rsid w:val="396159B3"/>
    <w:rsid w:val="39DD52FC"/>
    <w:rsid w:val="3A453A27"/>
    <w:rsid w:val="3C357867"/>
    <w:rsid w:val="3E5642C0"/>
    <w:rsid w:val="403C65F0"/>
    <w:rsid w:val="4172341E"/>
    <w:rsid w:val="41B27457"/>
    <w:rsid w:val="429A1953"/>
    <w:rsid w:val="42BC318C"/>
    <w:rsid w:val="43064505"/>
    <w:rsid w:val="433533E1"/>
    <w:rsid w:val="43F25407"/>
    <w:rsid w:val="44667D59"/>
    <w:rsid w:val="44BF1C4E"/>
    <w:rsid w:val="45884BF0"/>
    <w:rsid w:val="45F6374B"/>
    <w:rsid w:val="46207231"/>
    <w:rsid w:val="46415F51"/>
    <w:rsid w:val="46A55C75"/>
    <w:rsid w:val="472C3B8F"/>
    <w:rsid w:val="47752ACA"/>
    <w:rsid w:val="47871E1D"/>
    <w:rsid w:val="47BF3E7E"/>
    <w:rsid w:val="47F84F3B"/>
    <w:rsid w:val="49EA3854"/>
    <w:rsid w:val="49FA026B"/>
    <w:rsid w:val="4A4F0FFA"/>
    <w:rsid w:val="4AA32C82"/>
    <w:rsid w:val="4CE82EBC"/>
    <w:rsid w:val="4D470CD7"/>
    <w:rsid w:val="4E1600AB"/>
    <w:rsid w:val="4E324158"/>
    <w:rsid w:val="4E776E4B"/>
    <w:rsid w:val="4ED513E2"/>
    <w:rsid w:val="528D14FE"/>
    <w:rsid w:val="52DD2582"/>
    <w:rsid w:val="52E6650D"/>
    <w:rsid w:val="5422240F"/>
    <w:rsid w:val="54DB45C6"/>
    <w:rsid w:val="553D0AD5"/>
    <w:rsid w:val="57DD63C7"/>
    <w:rsid w:val="5A8A0F99"/>
    <w:rsid w:val="5B304F19"/>
    <w:rsid w:val="5D5B05E6"/>
    <w:rsid w:val="5F2659E2"/>
    <w:rsid w:val="60EF4197"/>
    <w:rsid w:val="63AA1E11"/>
    <w:rsid w:val="63DA2F9D"/>
    <w:rsid w:val="63DE2B71"/>
    <w:rsid w:val="64701399"/>
    <w:rsid w:val="64E152BF"/>
    <w:rsid w:val="64E70BB3"/>
    <w:rsid w:val="654805B8"/>
    <w:rsid w:val="6658089F"/>
    <w:rsid w:val="67D30F67"/>
    <w:rsid w:val="6B6F5ECF"/>
    <w:rsid w:val="6E061640"/>
    <w:rsid w:val="6EA27F90"/>
    <w:rsid w:val="6EB846B2"/>
    <w:rsid w:val="6EF140E9"/>
    <w:rsid w:val="70181D64"/>
    <w:rsid w:val="70CF2B23"/>
    <w:rsid w:val="70DC43B7"/>
    <w:rsid w:val="7345352C"/>
    <w:rsid w:val="74651405"/>
    <w:rsid w:val="74D84196"/>
    <w:rsid w:val="752714C3"/>
    <w:rsid w:val="76DF0815"/>
    <w:rsid w:val="77AC46E5"/>
    <w:rsid w:val="782E17BB"/>
    <w:rsid w:val="78861E4A"/>
    <w:rsid w:val="789226B3"/>
    <w:rsid w:val="79F37E22"/>
    <w:rsid w:val="7C2C3908"/>
    <w:rsid w:val="7C922B30"/>
    <w:rsid w:val="7DC355E5"/>
    <w:rsid w:val="7EC73B8E"/>
    <w:rsid w:val="7EFE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A7A3F8"/>
  <w15:docId w15:val="{F038B05B-7172-48DE-A7FB-DA90C171D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292</Words>
  <Characters>1666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Carmine Rizzo</cp:lastModifiedBy>
  <cp:revision>5</cp:revision>
  <cp:lastPrinted>2002-04-23T07:10:00Z</cp:lastPrinted>
  <dcterms:created xsi:type="dcterms:W3CDTF">2024-04-23T14:26:00Z</dcterms:created>
  <dcterms:modified xsi:type="dcterms:W3CDTF">2024-11-27T14:29:00Z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2052-12.8.2.18205</vt:lpwstr>
  </property>
  <property fmtid="{D5CDD505-2E9C-101B-9397-08002B2CF9AE}" pid="6" name="ICV">
    <vt:lpwstr>DBFA886DC3314CF3B5AAAA6C18D29141_13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